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C33033" w:rsidP="000202C5" w:rsidRDefault="00C33033" w14:paraId="b6ee7b6" w14:textId="b6ee7b6">
      <w:pPr>
        <w15:collapsed w:val="false"/>
      </w:pPr>
      <w:bookmarkStart w:name="_GoBack" w:id="0"/>
      <w:bookmarkEnd w:id="0"/>
    </w:p>
    <w:p w:rsidR="000202C5" w:rsidP="000202C5" w:rsidRDefault="000202C5">
      <w:r>
        <w:t>REPUBLIKA HRVATSKA</w:t>
      </w:r>
    </w:p>
    <w:p w:rsidR="000202C5" w:rsidP="000202C5" w:rsidRDefault="000202C5">
      <w:r>
        <w:t>TRGOVAČKI SUD U RIJECI</w:t>
      </w:r>
    </w:p>
    <w:p w:rsidR="00C33033" w:rsidP="000202C5" w:rsidRDefault="00C33033">
      <w:pPr>
        <w:jc w:val="center"/>
      </w:pPr>
    </w:p>
    <w:p w:rsidR="000202C5" w:rsidP="000202C5" w:rsidRDefault="000202C5">
      <w:pPr>
        <w:jc w:val="center"/>
      </w:pPr>
      <w:r>
        <w:t>Z A P I S N I K</w:t>
      </w:r>
    </w:p>
    <w:p w:rsidR="000202C5" w:rsidP="000202C5" w:rsidRDefault="000202C5">
      <w:pPr>
        <w:jc w:val="center"/>
      </w:pPr>
      <w:r>
        <w:t>od</w:t>
      </w:r>
      <w:r w:rsidR="003E7753">
        <w:t xml:space="preserve"> 4. studenog </w:t>
      </w:r>
      <w:r w:rsidR="003104DE">
        <w:t>2020</w:t>
      </w:r>
      <w:r w:rsidR="009A77E2">
        <w:t>.</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C33033" w:rsidR="00C33033">
        <w:t>ALISA jednostavno društvo s ograničenom odgovornošću za usluge Jelenje (Općina Jelenje), Jelenje 82, OIB: 84018493223, MBS: 040387545</w:t>
      </w:r>
    </w:p>
    <w:p w:rsidR="00C3544F" w:rsidP="000202C5" w:rsidRDefault="00C3544F"/>
    <w:p w:rsidR="00C33033" w:rsidP="000202C5" w:rsidRDefault="00C33033"/>
    <w:p w:rsidR="000202C5" w:rsidP="000202C5" w:rsidRDefault="000202C5">
      <w:r>
        <w:t>OD SUDA PRISUTNI:</w:t>
      </w:r>
    </w:p>
    <w:p w:rsidR="000202C5" w:rsidP="000202C5" w:rsidRDefault="000202C5">
      <w:r>
        <w:t>Vera Jelenović, sudac</w:t>
      </w:r>
    </w:p>
    <w:p w:rsidR="000202C5" w:rsidP="000202C5" w:rsidRDefault="005E3134">
      <w:r>
        <w:t>Danijela Fumić</w:t>
      </w:r>
      <w:r w:rsidR="000202C5">
        <w:t>, zapisničar</w:t>
      </w:r>
    </w:p>
    <w:p w:rsidR="006F5E1E" w:rsidP="000202C5" w:rsidRDefault="006F5E1E"/>
    <w:p w:rsidR="000202C5" w:rsidP="000202C5" w:rsidRDefault="000202C5">
      <w:r>
        <w:t xml:space="preserve">Početak u </w:t>
      </w:r>
      <w:r w:rsidR="00BF14EE">
        <w:t>1</w:t>
      </w:r>
      <w:r w:rsidR="00C33033">
        <w:t>1</w:t>
      </w:r>
      <w:r w:rsidR="00D96CFE">
        <w:t>,</w:t>
      </w:r>
      <w:r w:rsidR="00C33033">
        <w:t>00</w:t>
      </w:r>
      <w:r>
        <w:t xml:space="preserve"> sati.</w:t>
      </w:r>
    </w:p>
    <w:p w:rsidR="00BF14EE" w:rsidP="000202C5" w:rsidRDefault="00BF14EE"/>
    <w:p w:rsidR="000202C5" w:rsidP="000202C5" w:rsidRDefault="000202C5">
      <w:r>
        <w:t>Utvrđuje se da su na današnje ročište pristupili:</w:t>
      </w:r>
    </w:p>
    <w:p w:rsidR="007910B2" w:rsidP="007910B2" w:rsidRDefault="007910B2">
      <w:r>
        <w:t>Za predlagatelja</w:t>
      </w:r>
      <w:r w:rsidR="0067551D">
        <w:t>-</w:t>
      </w:r>
      <w:r>
        <w:t xml:space="preserve">dužnika: nitko, dostava poziva uredna </w:t>
      </w:r>
    </w:p>
    <w:p w:rsidR="000202C5" w:rsidP="000202C5" w:rsidRDefault="000202C5">
      <w:pPr>
        <w:jc w:val="both"/>
      </w:pPr>
    </w:p>
    <w:p w:rsidR="000202C5" w:rsidP="000202C5" w:rsidRDefault="000202C5">
      <w:pPr>
        <w:jc w:val="both"/>
      </w:pPr>
      <w:r>
        <w:t xml:space="preserve">Sud je uvidom u </w:t>
      </w:r>
      <w:r w:rsidR="003E7753">
        <w:t>p</w:t>
      </w:r>
      <w:r w:rsidR="00BF14EE">
        <w:t xml:space="preserve">rijedlog i podnesak </w:t>
      </w:r>
      <w:r>
        <w:t xml:space="preserve">Financijske agencije od </w:t>
      </w:r>
      <w:r w:rsidR="00BF14EE">
        <w:t xml:space="preserve">1. listopada </w:t>
      </w:r>
      <w:r w:rsidR="009A77E2">
        <w:t>2020.</w:t>
      </w:r>
      <w:r>
        <w:t xml:space="preserve"> utvrdio kako dužnik ispunjava uvjete za stečaj s obzirom da je nesposoban za plaćanje.</w:t>
      </w:r>
    </w:p>
    <w:p w:rsidR="000202C5" w:rsidP="000202C5" w:rsidRDefault="000202C5">
      <w:pPr>
        <w:jc w:val="both"/>
        <w:rPr>
          <w:bCs/>
        </w:rPr>
      </w:pPr>
      <w:r>
        <w:t>Iz</w:t>
      </w:r>
      <w:r w:rsidR="00BF14EE">
        <w:t xml:space="preserve"> izvješća privremenog stečajnog upravitelja </w:t>
      </w:r>
      <w:r>
        <w:t xml:space="preserve">od </w:t>
      </w:r>
      <w:r w:rsidR="00C33033">
        <w:t>26</w:t>
      </w:r>
      <w:r w:rsidR="00BF14EE">
        <w:t xml:space="preserve">. listopada </w:t>
      </w:r>
      <w:r w:rsidR="009A77E2">
        <w:t xml:space="preserve">2020. </w:t>
      </w:r>
      <w:r>
        <w:rPr>
          <w:bCs/>
        </w:rPr>
        <w:t>za utvrditi je kako dužnik nema imovine dostatne za pokriće troškova stečajnog postupka.</w:t>
      </w:r>
      <w:r w:rsidR="0004757C">
        <w:rPr>
          <w:bCs/>
        </w:rPr>
        <w:t xml:space="preserve"> </w:t>
      </w:r>
    </w:p>
    <w:p w:rsidR="000202C5" w:rsidP="008F6A3C" w:rsidRDefault="000202C5">
      <w:pPr>
        <w:jc w:val="both"/>
        <w:rPr>
          <w:bCs/>
        </w:rPr>
      </w:pPr>
      <w:r>
        <w:rPr>
          <w:bCs/>
        </w:rPr>
        <w:t xml:space="preserve">Za zaključiti je da bi se troškovi stečajnog postupka mogli podmiriti jedino ako bi netko </w:t>
      </w:r>
      <w:r w:rsidR="003307E4">
        <w:rPr>
          <w:bCs/>
        </w:rPr>
        <w:t xml:space="preserve">(u skladu s navedenim izvješćem privremenog stečajnog upravitelja) </w:t>
      </w:r>
      <w:r>
        <w:rPr>
          <w:bCs/>
        </w:rPr>
        <w:t xml:space="preserve">predujmio </w:t>
      </w:r>
      <w:r w:rsidR="00685A48">
        <w:rPr>
          <w:bCs/>
        </w:rPr>
        <w:t>m</w:t>
      </w:r>
      <w:r>
        <w:rPr>
          <w:bCs/>
        </w:rPr>
        <w:t xml:space="preserve">inimalno </w:t>
      </w:r>
      <w:r w:rsidR="00C33033">
        <w:rPr>
          <w:bCs/>
        </w:rPr>
        <w:t>23</w:t>
      </w:r>
      <w:r w:rsidRPr="003307E4" w:rsidR="003307E4">
        <w:rPr>
          <w:bCs/>
        </w:rPr>
        <w:t xml:space="preserve">.000,00 kn, </w:t>
      </w:r>
      <w:r w:rsidR="00C33033">
        <w:rPr>
          <w:bCs/>
        </w:rPr>
        <w:t xml:space="preserve">što obuhvaća </w:t>
      </w:r>
      <w:r w:rsidRPr="00C33033" w:rsidR="00C33033">
        <w:rPr>
          <w:bCs/>
        </w:rPr>
        <w:t>trošak nagrade privremenom stečajnom upravitelju u bruto iznosu od 4.000,00 kn, trošak nagrade stečajnom upravitelju u bruto iznosu od 10.000,00 kn, troškovi vođenja knjigovodstva u iznosu od 5.000,00kn, trošak arhiviranja dokumentacije u iznosu od 2.000,00 kn, te ostali troškovi (troškovi pečata, troškovi platnog prometa, stvarni troškovi stečajnog upravitelja ) u iznosu od 2.000,00 kn</w:t>
      </w:r>
      <w:r w:rsidR="005D6877">
        <w:rPr>
          <w:bCs/>
        </w:rPr>
        <w:t>.</w:t>
      </w:r>
    </w:p>
    <w:p w:rsidR="005F1D94" w:rsidP="000202C5" w:rsidRDefault="005F1D94">
      <w:pPr>
        <w:jc w:val="both"/>
        <w:rPr>
          <w:bCs/>
        </w:rPr>
      </w:pPr>
    </w:p>
    <w:p w:rsidR="000202C5" w:rsidP="000202C5" w:rsidRDefault="000202C5">
      <w:pPr>
        <w:jc w:val="both"/>
        <w:rPr>
          <w:bCs/>
        </w:rPr>
      </w:pPr>
      <w:r>
        <w:rPr>
          <w:bCs/>
        </w:rPr>
        <w:t>Sud donosi</w:t>
      </w:r>
    </w:p>
    <w:p w:rsidR="007F4E9B" w:rsidP="000202C5" w:rsidRDefault="007F4E9B">
      <w:pPr>
        <w:jc w:val="center"/>
        <w:rPr>
          <w:bCs/>
        </w:rPr>
      </w:pPr>
    </w:p>
    <w:p w:rsidR="000202C5" w:rsidP="000202C5" w:rsidRDefault="000202C5">
      <w:pPr>
        <w:jc w:val="center"/>
        <w:rPr>
          <w:bCs/>
        </w:rPr>
      </w:pPr>
      <w:r>
        <w:rPr>
          <w:bCs/>
        </w:rPr>
        <w:t>r j e š e n j e</w:t>
      </w:r>
    </w:p>
    <w:p w:rsidR="000202C5" w:rsidP="000202C5" w:rsidRDefault="000202C5">
      <w:pPr>
        <w:jc w:val="both"/>
      </w:pPr>
    </w:p>
    <w:p w:rsidRPr="0031775E" w:rsidR="000202C5" w:rsidP="00763F2D" w:rsidRDefault="00763F2D">
      <w:pPr>
        <w:pStyle w:val="Default"/>
        <w:jc w:val="both"/>
        <w:rPr>
          <w:bCs/>
        </w:rPr>
      </w:pPr>
      <w:r>
        <w:t xml:space="preserve">I. </w:t>
      </w:r>
      <w:r w:rsidR="000202C5">
        <w:t xml:space="preserve">Pozivaju se </w:t>
      </w:r>
      <w:r w:rsidRPr="0031775E" w:rsidR="000202C5">
        <w:t xml:space="preserve">osobe koje </w:t>
      </w:r>
      <w:r w:rsidR="000202C5">
        <w:t xml:space="preserve">imaju pravni interes za provedbom stečajnoga postupka nad dužnikom </w:t>
      </w:r>
      <w:r w:rsidRPr="00C33033" w:rsidR="00C33033">
        <w:t>ALISA jednostavno društvo s ograničenom odgovornošću za usluge Jelenje (Općina Jelenje), Jelenje 82, OIB: 84018493223, MBS: 040387545</w:t>
      </w:r>
      <w:r w:rsidR="00C33033">
        <w:t xml:space="preserve"> </w:t>
      </w:r>
      <w:r w:rsidRPr="0031775E" w:rsidR="000202C5">
        <w:t>da u roku od 15 dana uplate predujam za namirenje troškova prethodnoga i otvorenoga stečajnog postupka</w:t>
      </w:r>
      <w:r w:rsidR="000202C5">
        <w:t xml:space="preserve"> u iznosu od </w:t>
      </w:r>
      <w:r w:rsidR="00C33033">
        <w:t>23</w:t>
      </w:r>
      <w:r w:rsidR="005F1D94">
        <w:t>.000</w:t>
      </w:r>
      <w:r w:rsidR="000202C5">
        <w:rPr>
          <w:bCs/>
        </w:rPr>
        <w:t xml:space="preserve">,00 </w:t>
      </w:r>
      <w:r w:rsidR="000202C5">
        <w:t xml:space="preserve">kn na prolazni depozit suda koji se vodi kod Hrvatske poštanske banke d.d. Zagreb broj </w:t>
      </w:r>
      <w:r w:rsidRPr="0031775E" w:rsidR="000202C5">
        <w:rPr>
          <w:bCs/>
        </w:rPr>
        <w:t>HR59 2390 0011 3000 0270 3.</w:t>
      </w:r>
    </w:p>
    <w:p w:rsidR="006F5E1E" w:rsidP="00DB4047" w:rsidRDefault="006F5E1E">
      <w:pPr>
        <w:jc w:val="both"/>
        <w:rPr>
          <w:color w:val="000000"/>
        </w:rPr>
      </w:pPr>
    </w:p>
    <w:p w:rsidR="000202C5" w:rsidP="00DB4047" w:rsidRDefault="00DB4047">
      <w:pPr>
        <w:jc w:val="both"/>
      </w:pPr>
      <w:r>
        <w:rPr>
          <w:color w:val="000000"/>
        </w:rPr>
        <w:t xml:space="preserve">II. </w:t>
      </w:r>
      <w:r w:rsidRPr="00DB4047" w:rsidR="000202C5">
        <w:rPr>
          <w:color w:val="000000"/>
        </w:rPr>
        <w:t>Ako osobe iz točke I. ovoga rješenja ne predujme traženi iznos, sud će donijeti rješenje o otvaranju i zaključenju stečajnoga postupka</w:t>
      </w:r>
      <w:r w:rsidRPr="00DB4047" w:rsidR="000202C5">
        <w:rPr>
          <w:bCs/>
        </w:rPr>
        <w:t xml:space="preserve"> </w:t>
      </w:r>
      <w:r w:rsidR="000202C5">
        <w:t>nad dužnikom</w:t>
      </w:r>
      <w:r>
        <w:t xml:space="preserve"> </w:t>
      </w:r>
      <w:r w:rsidRPr="00C33033" w:rsidR="00C33033">
        <w:t>ALISA jednostavno društvo s ograničenom odgovornošću za usluge Jelenje (Općina Jelenje), Jelenje 82, OIB: 84018493223, MBS: 040387545</w:t>
      </w:r>
      <w:r w:rsidR="000202C5">
        <w:t>.</w:t>
      </w:r>
    </w:p>
    <w:p w:rsidR="00C33033" w:rsidP="000202C5" w:rsidRDefault="00C33033">
      <w:pPr>
        <w:jc w:val="center"/>
      </w:pPr>
    </w:p>
    <w:p w:rsidR="00C33033" w:rsidP="000202C5" w:rsidRDefault="00C33033">
      <w:pPr>
        <w:jc w:val="center"/>
      </w:pPr>
    </w:p>
    <w:p w:rsidR="000202C5" w:rsidP="000202C5" w:rsidRDefault="000202C5">
      <w:pPr>
        <w:jc w:val="center"/>
      </w:pPr>
      <w:r>
        <w:lastRenderedPageBreak/>
        <w:t>Obrazloženje</w:t>
      </w:r>
    </w:p>
    <w:p w:rsidR="000202C5" w:rsidP="003C0957" w:rsidRDefault="000202C5">
      <w:pPr>
        <w:ind w:firstLine="708"/>
        <w:jc w:val="both"/>
      </w:pPr>
      <w:r>
        <w:t xml:space="preserve">Dana </w:t>
      </w:r>
      <w:r w:rsidR="009A77E2">
        <w:t xml:space="preserve"> </w:t>
      </w:r>
      <w:r w:rsidR="00C3544F">
        <w:t>22. svibnja 2020.</w:t>
      </w:r>
      <w:r>
        <w:t xml:space="preserve"> doneseno je rješenje ovog suda posl. br. </w:t>
      </w:r>
      <w:r w:rsidRPr="003E7753" w:rsidR="003E7753">
        <w:t>14. St</w:t>
      </w:r>
      <w:r w:rsidR="00C3544F">
        <w:t>-</w:t>
      </w:r>
      <w:r w:rsidR="00C33033">
        <w:t>160</w:t>
      </w:r>
      <w:r w:rsidRPr="003E7753" w:rsidR="003E7753">
        <w:t>/2020-3</w:t>
      </w:r>
      <w:r w:rsidR="003E7753">
        <w:t xml:space="preserve">  </w:t>
      </w:r>
      <w:r>
        <w:t>kojim je pokrenut prethodni postupak radi utvrđivanja uvjeta za otvaranje stečajnog postupka nad dužnikom.</w:t>
      </w:r>
    </w:p>
    <w:p w:rsidR="000202C5" w:rsidP="003C0957" w:rsidRDefault="000202C5">
      <w:pPr>
        <w:ind w:firstLine="708"/>
        <w:jc w:val="both"/>
      </w:pPr>
      <w:r>
        <w:t>Uvidom u</w:t>
      </w:r>
      <w:r w:rsidR="005F1D94">
        <w:t xml:space="preserve"> </w:t>
      </w:r>
      <w:r w:rsidR="00C33033">
        <w:t>izvješće privremenog stečajnog upravitelja od 26. listopada 2020</w:t>
      </w:r>
      <w:r w:rsidRPr="003E7753" w:rsidR="003E7753">
        <w:t>.</w:t>
      </w:r>
      <w:r w:rsidR="00DB4047">
        <w:t>,</w:t>
      </w:r>
      <w:r w:rsidR="00236578">
        <w:t xml:space="preserve"> </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w:t>
      </w:r>
      <w:r w:rsidR="002E348A">
        <w:rPr>
          <w:bCs/>
        </w:rPr>
        <w:t xml:space="preserve"> </w:t>
      </w:r>
      <w:r w:rsidRPr="00C33033" w:rsidR="00C33033">
        <w:rPr>
          <w:bCs/>
        </w:rPr>
        <w:t>23.000,00 kn, što obuhvaća trošak nagrade privremenom stečajnom upravitelju u bruto iznosu od 4.000,00 kn, trošak nagrade stečajnom upravitelju u bruto iznosu od 10.000,00 kn, troškovi vođenja knjigovodstva u iznosu od 5.000,00kn, trošak arhiviranja dokumentacije u iznosu od 2.000,00 kn, te ostali troškovi (troškovi pečata, troškovi platnog prometa, stvarni troškovi stečajnog upravitelja ) u iznosu od 2.000,00 kn</w:t>
      </w:r>
      <w:r w:rsidR="005F1D94">
        <w:rPr>
          <w:bCs/>
        </w:rPr>
        <w:t>)</w:t>
      </w:r>
      <w:r w:rsidR="00D96CFE">
        <w:rPr>
          <w:bCs/>
        </w:rPr>
        <w:t>.</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3E7753">
        <w:t xml:space="preserve">4. studenog </w:t>
      </w:r>
      <w:r w:rsidR="009A77E2">
        <w:t>2020.</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BF14EE">
        <w:t>1</w:t>
      </w:r>
      <w:r w:rsidR="00C33033">
        <w:t>1</w:t>
      </w:r>
      <w:r w:rsidR="0043563B">
        <w:t>,</w:t>
      </w:r>
      <w:r w:rsidR="00C33033">
        <w:t>0</w:t>
      </w:r>
      <w:r w:rsidR="000A3D04">
        <w:t>3</w:t>
      </w:r>
      <w:r>
        <w:t xml:space="preserve"> sati.</w:t>
      </w:r>
    </w:p>
    <w:p w:rsidR="000202C5" w:rsidP="000202C5" w:rsidRDefault="000202C5"/>
    <w:p w:rsidR="000202C5" w:rsidP="000202C5" w:rsidRDefault="000202C5">
      <w:pPr>
        <w:ind w:left="3540" w:firstLine="708"/>
      </w:pPr>
      <w:r>
        <w:t xml:space="preserve">Sudac                     </w:t>
      </w:r>
      <w:r w:rsidR="005E3134">
        <w:t>Privremeni stečajni upravitelj</w:t>
      </w:r>
      <w:r>
        <w:t xml:space="preserve"> </w:t>
      </w:r>
    </w:p>
    <w:p w:rsidR="000202C5" w:rsidP="000202C5" w:rsidRDefault="000202C5"/>
    <w:p w:rsidR="005E3134" w:rsidP="000202C5" w:rsidRDefault="005E3134"/>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63A63" w:rsidRDefault="00663A63">
      <w:r>
        <w:separator/>
      </w:r>
    </w:p>
  </w:endnote>
  <w:endnote w:type="continuationSeparator" w:id="0">
    <w:p w:rsidR="00663A63" w:rsidRDefault="00663A6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8F4933">
          <w:rPr>
            <w:noProof/>
          </w:rPr>
          <w:t>1</w:t>
        </w:r>
        <w:r>
          <w:fldChar w:fldCharType="end"/>
        </w:r>
      </w:p>
    </w:sdtContent>
  </w:sdt>
  <w:p w:rsidR="0029394F" w:rsidRDefault="008F4933">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63A63" w:rsidRDefault="00663A63">
      <w:r>
        <w:separator/>
      </w:r>
    </w:p>
  </w:footnote>
  <w:footnote w:type="continuationSeparator" w:id="0">
    <w:p w:rsidR="00663A63" w:rsidRDefault="00663A6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BF14EE">
      <w:t>1</w:t>
    </w:r>
    <w:r w:rsidR="00C33033">
      <w:t>60</w:t>
    </w:r>
    <w:r w:rsidR="009F388E">
      <w:t>/20</w:t>
    </w:r>
    <w:r w:rsidR="0067551D">
      <w:t>20</w:t>
    </w:r>
  </w:p>
  <w:p w:rsidR="002C0587" w:rsidP="002C0587" w:rsidRDefault="008F4933">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0652C"/>
    <w:rsid w:val="000202C5"/>
    <w:rsid w:val="00045C9C"/>
    <w:rsid w:val="0004757C"/>
    <w:rsid w:val="00084C43"/>
    <w:rsid w:val="000A3D04"/>
    <w:rsid w:val="00120BEC"/>
    <w:rsid w:val="00127634"/>
    <w:rsid w:val="001E3354"/>
    <w:rsid w:val="00205767"/>
    <w:rsid w:val="00236578"/>
    <w:rsid w:val="00251EDF"/>
    <w:rsid w:val="00256B25"/>
    <w:rsid w:val="0026351A"/>
    <w:rsid w:val="00267BBB"/>
    <w:rsid w:val="00290DAC"/>
    <w:rsid w:val="002C1343"/>
    <w:rsid w:val="002E348A"/>
    <w:rsid w:val="003104DE"/>
    <w:rsid w:val="00317D32"/>
    <w:rsid w:val="00323A66"/>
    <w:rsid w:val="003307E4"/>
    <w:rsid w:val="00337948"/>
    <w:rsid w:val="003541B1"/>
    <w:rsid w:val="003C0957"/>
    <w:rsid w:val="003E001C"/>
    <w:rsid w:val="003E7753"/>
    <w:rsid w:val="0043563B"/>
    <w:rsid w:val="00440E38"/>
    <w:rsid w:val="0049002F"/>
    <w:rsid w:val="004E4488"/>
    <w:rsid w:val="004F6C16"/>
    <w:rsid w:val="00520689"/>
    <w:rsid w:val="0058505A"/>
    <w:rsid w:val="005D6877"/>
    <w:rsid w:val="005E3134"/>
    <w:rsid w:val="005F1D94"/>
    <w:rsid w:val="00657E9A"/>
    <w:rsid w:val="00663A63"/>
    <w:rsid w:val="00671775"/>
    <w:rsid w:val="0067551D"/>
    <w:rsid w:val="00685A48"/>
    <w:rsid w:val="006F5E1E"/>
    <w:rsid w:val="007226A4"/>
    <w:rsid w:val="0075544D"/>
    <w:rsid w:val="0076139A"/>
    <w:rsid w:val="00763F2D"/>
    <w:rsid w:val="00767262"/>
    <w:rsid w:val="007910B2"/>
    <w:rsid w:val="007A10EB"/>
    <w:rsid w:val="007B6D04"/>
    <w:rsid w:val="007F4E9B"/>
    <w:rsid w:val="00836506"/>
    <w:rsid w:val="0087170D"/>
    <w:rsid w:val="008F4933"/>
    <w:rsid w:val="008F6A3C"/>
    <w:rsid w:val="0092198C"/>
    <w:rsid w:val="0094174B"/>
    <w:rsid w:val="00942A0F"/>
    <w:rsid w:val="0096610A"/>
    <w:rsid w:val="00966BCB"/>
    <w:rsid w:val="009A2083"/>
    <w:rsid w:val="009A77E2"/>
    <w:rsid w:val="009F388E"/>
    <w:rsid w:val="00A1059C"/>
    <w:rsid w:val="00AA43BC"/>
    <w:rsid w:val="00AC33FA"/>
    <w:rsid w:val="00AF0A5D"/>
    <w:rsid w:val="00AF2FCB"/>
    <w:rsid w:val="00B93FF3"/>
    <w:rsid w:val="00BA3EB5"/>
    <w:rsid w:val="00BC2CE9"/>
    <w:rsid w:val="00BF14EE"/>
    <w:rsid w:val="00C17835"/>
    <w:rsid w:val="00C33033"/>
    <w:rsid w:val="00C3544F"/>
    <w:rsid w:val="00C56C74"/>
    <w:rsid w:val="00C913F9"/>
    <w:rsid w:val="00C94A48"/>
    <w:rsid w:val="00CD2405"/>
    <w:rsid w:val="00CF48EE"/>
    <w:rsid w:val="00CF5DA0"/>
    <w:rsid w:val="00D1729B"/>
    <w:rsid w:val="00D64140"/>
    <w:rsid w:val="00D67E91"/>
    <w:rsid w:val="00D96CFE"/>
    <w:rsid w:val="00DB4047"/>
    <w:rsid w:val="00E0133C"/>
    <w:rsid w:val="00E518D1"/>
    <w:rsid w:val="00E519FC"/>
    <w:rsid w:val="00ED0D53"/>
    <w:rsid w:val="00F1575C"/>
    <w:rsid w:val="00F3618D"/>
    <w:rsid w:val="00F60D33"/>
    <w:rsid w:val="00FC53FD"/>
    <w:rsid w:val="00FD51C1"/>
    <w:rsid w:val="00FE2CAA"/>
    <w:rsid w:val="00FE4E76"/>
    <w:rsid w:val="00FF14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763F2D"/>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8F4933"/>
    <w:rPr>
      <w:color w:val="808080"/>
      <w:bdr w:val="none" w:color="auto" w:sz="0" w:space="0"/>
      <w:shd w:val="clear" w:color="auto" w:fill="auto"/>
    </w:rPr>
  </w:style>
  <w:style w:type="character" w:styleId="eSPISCCParagraphDefaultFont" w:customStyle="true">
    <w:name w:val="eSPIS_CC_Paragraph Default Font"/>
    <w:basedOn w:val="Zadanifontodlomka"/>
    <w:rsid w:val="008F493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F4933"/>
    <w:rPr>
      <w:bdr w:val="none" w:color="auto" w:sz="0" w:space="0"/>
      <w:shd w:val="clear" w:color="auto" w:fill="FFFFCC"/>
      <w:lang w:val="hr-HR"/>
    </w:rPr>
  </w:style>
  <w:style w:type="character" w:styleId="PozadinaSvijetloCrvena" w:customStyle="true">
    <w:name w:val="Pozadina_SvijetloCrvena"/>
    <w:basedOn w:val="eSPISCCParagraphDefaultFont"/>
    <w:rsid w:val="008F4933"/>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F4933"/>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763F2D"/>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8F4933"/>
    <w:rPr>
      <w:color w:val="808080"/>
      <w:bdr w:color="auto" w:space="0" w:sz="0" w:val="none"/>
      <w:shd w:color="auto" w:fill="auto" w:val="clear"/>
    </w:rPr>
  </w:style>
  <w:style w:customStyle="1" w:styleId="eSPISCCParagraphDefaultFont" w:type="character">
    <w:name w:val="eSPIS_CC_Paragraph Default Font"/>
    <w:basedOn w:val="Zadanifontodlomka"/>
    <w:rsid w:val="008F49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4933"/>
    <w:rPr>
      <w:bdr w:color="auto" w:space="0" w:sz="0" w:val="none"/>
      <w:shd w:color="auto" w:fill="FFFFCC" w:val="clear"/>
      <w:lang w:val="hr-HR"/>
    </w:rPr>
  </w:style>
  <w:style w:customStyle="1" w:styleId="PozadinaSvijetloCrvena" w:type="character">
    <w:name w:val="Pozadina_SvijetloCrvena"/>
    <w:basedOn w:val="eSPISCCParagraphDefaultFont"/>
    <w:rsid w:val="008F49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4933"/>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studenog 2020.</izvorni_sadrzaj>
    <derivirana_varijabla naziv="DomainObject.PlaniraniZavrsetakDatum_1">4. studenog 2020.</derivirana_varijabla>
  </DomainObject.PlaniraniZavrsetakDatum>
  <DomainObject.PlaniraniPocetakDatum>
    <izvorni_sadrzaj>4. studenog 2020.</izvorni_sadrzaj>
    <derivirana_varijabla naziv="DomainObject.PlaniraniPocetakDatum_1">4. studenog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studenog 2020.</izvorni_sadrzaj>
    <derivirana_varijabla naziv="DomainObject.Zapisnik.DatumKreiranja_1">4. studenog 2020.</derivirana_varijabla>
  </DomainObject.Zapisnik.DatumKreiranja>
  <DomainObject.Zapisnik.ImovinskaKorist>
    <izvorni_sadrzaj/>
    <derivirana_varijabla naziv="DomainObject.Zapisnik.ImovinskaKorist_1"/>
  </DomainObject.Zapisnik.ImovinskaKorist>
  <DomainObject.Zapisnik.Oznaka>
    <izvorni_sadrzaj>St-160/2020-14</izvorni_sadrzaj>
    <derivirana_varijabla naziv="DomainObject.Zapisnik.Oznaka_1">St-160/2020-14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18. ožujka 2020.</izvorni_sadrzaj>
    <derivirana_varijabla naziv="DomainObject.Predmet.DatumIzradeOptuznogAkta_1">18. ožujka 2020.</derivirana_varijabla>
  </DomainObject.Predmet.DatumIzradeOptuznogAkta>
  <DomainObject.Predmet.DatumIzradeOptuznogAktaFormated>
    <izvorni_sadrzaj>18.3.2020.</izvorni_sadrzaj>
    <derivirana_varijabla naziv="DomainObject.Predmet.DatumIzradeOptuznogAktaFormated_1">18.3.2020.</derivirana_varijabla>
  </DomainObject.Predmet.DatumIzradeOptuznogAktaFormated>
  <DomainObject.Predmet.DatumOsnivanja>
    <izvorni_sadrzaj>19. ožujka 2020.</izvorni_sadrzaj>
    <derivirana_varijabla naziv="DomainObject.Predmet.DatumOsnivanja_1">19. ožujka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18. ožujka 2020.</izvorni_sadrzaj>
    <derivirana_varijabla naziv="DomainObject.Predmet.DatumPrimitkaOptuznogAkta_1">18. ožujka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St-160/2020</izvorni_sadrzaj>
    <derivirana_varijabla naziv="DomainObject.Predmet.OznakaBroj_1">St-160/2020</derivirana_varijabla>
  </DomainObject.Predmet.OznakaBroj>
  <DomainObject.Predmet.OznakaBrojOptuznogAkta>
    <izvorni_sadrzaj>04-06-20-1500</izvorni_sadrzaj>
    <derivirana_varijabla naziv="DomainObject.Predmet.OznakaBrojOptuznogAkta_1">04-06-20-1500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ALISA j.d.o.o.</izvorni_sadrzaj>
    <derivirana_varijabla naziv="DomainObject.Predmet.ProtustrankaFormated_1">  ALISA j.d.o.o.</derivirana_varijabla>
  </DomainObject.Predmet.ProtustrankaFormated>
  <DomainObject.Predmet.ProtustrankaFormatedOIB>
    <izvorni_sadrzaj>  ALISA j.d.o.o., OIB 84018493223</izvorni_sadrzaj>
    <derivirana_varijabla naziv="DomainObject.Predmet.ProtustrankaFormatedOIB_1">  ALISA j.d.o.o., OIB 84018493223</derivirana_varijabla>
  </DomainObject.Predmet.ProtustrankaFormatedOIB>
  <DomainObject.Predmet.ProtustrankaFormatedWithAdress>
    <izvorni_sadrzaj> ALISA j.d.o.o., Jelenje 82, 51218 Jelenje</izvorni_sadrzaj>
    <derivirana_varijabla naziv="DomainObject.Predmet.ProtustrankaFormatedWithAdress_1"> ALISA j.d.o.o., Jelenje 82, 51218 Jelenje</derivirana_varijabla>
  </DomainObject.Predmet.ProtustrankaFormatedWithAdress>
  <DomainObject.Predmet.ProtustrankaFormatedWithAdressOIB>
    <izvorni_sadrzaj> ALISA j.d.o.o., OIB 84018493223, Jelenje 82, 51218 Jelenje</izvorni_sadrzaj>
    <derivirana_varijabla naziv="DomainObject.Predmet.ProtustrankaFormatedWithAdressOIB_1"> ALISA j.d.o.o., OIB 84018493223, Jelenje 82, 51218 Jelenje</derivirana_varijabla>
  </DomainObject.Predmet.ProtustrankaFormatedWithAdressOIB>
  <DomainObject.Predmet.ProtustrankaWithAdress>
    <izvorni_sadrzaj>ALISA j.d.o.o. Jelenje 82, 51218 Jelenje</izvorni_sadrzaj>
    <derivirana_varijabla naziv="DomainObject.Predmet.ProtustrankaWithAdress_1">ALISA j.d.o.o. Jelenje 82, 51218 Jelenje</derivirana_varijabla>
  </DomainObject.Predmet.ProtustrankaWithAdress>
  <DomainObject.Predmet.ProtustrankaWithAdressOIB>
    <izvorni_sadrzaj>ALISA j.d.o.o., OIB 84018493223, Jelenje 82, 51218 Jelenje</izvorni_sadrzaj>
    <derivirana_varijabla naziv="DomainObject.Predmet.ProtustrankaWithAdressOIB_1">ALISA j.d.o.o., OIB 84018493223, Jelenje 82, 51218 Jelenje</derivirana_varijabla>
  </DomainObject.Predmet.ProtustrankaWithAdressOIB>
  <DomainObject.Predmet.ProtustrankaNazivFormated>
    <izvorni_sadrzaj>ALISA j.d.o.o.</izvorni_sadrzaj>
    <derivirana_varijabla naziv="DomainObject.Predmet.ProtustrankaNazivFormated_1">ALISA j.d.o.o.</derivirana_varijabla>
  </DomainObject.Predmet.ProtustrankaNazivFormated>
  <DomainObject.Predmet.ProtustrankaNazivFormatedOIB>
    <izvorni_sadrzaj>ALISA j.d.o.o., OIB 84018493223</izvorni_sadrzaj>
    <derivirana_varijabla naziv="DomainObject.Predmet.ProtustrankaNazivFormatedOIB_1">ALISA j.d.o.o., OIB 84018493223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F.KURELCA 8, 51000 Rijeka</izvorni_sadrzaj>
    <derivirana_varijabla naziv="DomainObject.Predmet.StrankaFormatedWithAdress_1"> Financijska agencija, F.KURELCA 8, 51000 Rijeka</derivirana_varijabla>
  </DomainObject.Predmet.StrankaFormatedWithAdress>
  <DomainObject.Predmet.StrankaFormatedWithAdressOIB>
    <izvorni_sadrzaj> Financijska agencija, OIB 85821130368, F.KURELCA 8, 51000 Rijeka</izvorni_sadrzaj>
    <derivirana_varijabla naziv="DomainObject.Predmet.StrankaFormatedWithAdressOIB_1"> Financijska agencija, OIB 85821130368, F.KURELCA 8, 51000 Rijeka</derivirana_varijabla>
  </DomainObject.Predmet.StrankaFormatedWithAdressOIB>
  <DomainObject.Predmet.StrankaWithAdress>
    <izvorni_sadrzaj>Financijska agencija F.KURELCA 8,51000 Rijeka</izvorni_sadrzaj>
    <derivirana_varijabla naziv="DomainObject.Predmet.StrankaWithAdress_1">Financijska agencija F.KURELCA 8,51000 Rijeka</derivirana_varijabla>
  </DomainObject.Predmet.StrankaWithAdress>
  <DomainObject.Predmet.StrankaWithAdressOIB>
    <izvorni_sadrzaj>Financijska agencija, OIB 85821130368, F.KURELCA 8,51000 Rijeka</izvorni_sadrzaj>
    <derivirana_varijabla naziv="DomainObject.Predmet.StrankaWithAdressOIB_1">Financijska agencija, OIB 85821130368, F.KURELCA 8,51000 Rijeka</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F.KURELCA 8, 51000 Rijeka</item>
    </izvorni_sadrzaj>
    <derivirana_varijabla naziv="DomainObject.Predmet.StrankaListFormatedWithAdress_1">
      <item>Financijska agencija, F.KURELCA 8, 51000 Rijeka</item>
    </derivirana_varijabla>
  </DomainObject.Predmet.StrankaListFormatedWithAdress>
  <DomainObject.Predmet.StrankaListFormatedWithAdressOIB>
    <izvorni_sadrzaj>
      <item>Financijska agencija, OIB 85821130368, F.KURELCA 8, 51000 Rijeka</item>
    </izvorni_sadrzaj>
    <derivirana_varijabla naziv="DomainObject.Predmet.StrankaListFormatedWithAdressOIB_1">
      <item>Financijska agencija, OIB 85821130368, F.KURELCA 8, 51000 Rijeka</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ALISA j.d.o.o.</item>
    </izvorni_sadrzaj>
    <derivirana_varijabla naziv="DomainObject.Predmet.ProtuStrankaListFormated_1">
      <item>ALISA j.d.o.o.</item>
    </derivirana_varijabla>
  </DomainObject.Predmet.ProtuStrankaListFormated>
  <DomainObject.Predmet.ProtuStrankaListFormatedOIB>
    <izvorni_sadrzaj>
      <item>ALISA j.d.o.o., OIB 84018493223</item>
    </izvorni_sadrzaj>
    <derivirana_varijabla naziv="DomainObject.Predmet.ProtuStrankaListFormatedOIB_1">
      <item>ALISA j.d.o.o., OIB 84018493223</item>
    </derivirana_varijabla>
  </DomainObject.Predmet.ProtuStrankaListFormatedOIB>
  <DomainObject.Predmet.ProtuStrankaListFormatedWithAdress>
    <izvorni_sadrzaj>
      <item>ALISA j.d.o.o., Jelenje 82, 51218 Jelenje</item>
    </izvorni_sadrzaj>
    <derivirana_varijabla naziv="DomainObject.Predmet.ProtuStrankaListFormatedWithAdress_1">
      <item>ALISA j.d.o.o., Jelenje 82, 51218 Jelenje</item>
    </derivirana_varijabla>
  </DomainObject.Predmet.ProtuStrankaListFormatedWithAdress>
  <DomainObject.Predmet.ProtuStrankaListFormatedWithAdressOIB>
    <izvorni_sadrzaj>
      <item>ALISA j.d.o.o., OIB 84018493223, Jelenje 82, 51218 Jelenje</item>
    </izvorni_sadrzaj>
    <derivirana_varijabla naziv="DomainObject.Predmet.ProtuStrankaListFormatedWithAdressOIB_1">
      <item>ALISA j.d.o.o., OIB 84018493223, Jelenje 82, 51218 Jelenje</item>
    </derivirana_varijabla>
  </DomainObject.Predmet.ProtuStrankaListFormatedWithAdressOIB>
  <DomainObject.Predmet.ProtuStrankaListNazivFormated>
    <izvorni_sadrzaj>
      <item>ALISA j.d.o.o.</item>
    </izvorni_sadrzaj>
    <derivirana_varijabla naziv="DomainObject.Predmet.ProtuStrankaListNazivFormated_1">
      <item>ALISA j.d.o.o.</item>
    </derivirana_varijabla>
  </DomainObject.Predmet.ProtuStrankaListNazivFormated>
  <DomainObject.Predmet.ProtuStrankaListNazivFormatedOIB>
    <izvorni_sadrzaj>
      <item>ALISA j.d.o.o., OIB 84018493223</item>
    </izvorni_sadrzaj>
    <derivirana_varijabla naziv="DomainObject.Predmet.ProtuStrankaListNazivFormatedOIB_1">
      <item>ALISA j.d.o.o., OIB 84018493223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studenog 2020.</izvorni_sadrzaj>
    <derivirana_varijabla naziv="DomainObject.Datum_1">4. studenog 2020.</derivirana_varijabla>
  </DomainObject.Datum>
  <DomainObject.PoslovniBrojDokumenta>
    <izvorni_sadrzaj>St-160/2020-14</izvorni_sadrzaj>
    <derivirana_varijabla naziv="DomainObject.PoslovniBrojDokumenta_1">St-160/2020-14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ALISA j.d.o.o.</izvorni_sadrzaj>
    <derivirana_varijabla naziv="DomainObject.Predmet.ProtustrankaIDrugi_1">ALISA j.d.o.o.</derivirana_varijabla>
  </DomainObject.Predmet.ProtustrankaIDrugi>
  <DomainObject.Predmet.StrankaIDrugiAdressOIB>
    <izvorni_sadrzaj>Financijska agencija, OIB 85821130368, F.KURELCA 8, 51000 Rijeka</izvorni_sadrzaj>
    <derivirana_varijabla naziv="DomainObject.Predmet.StrankaIDrugiAdressOIB_1">Financijska agencija, OIB 85821130368, F.KURELCA 8, 51000 Rijeka</derivirana_varijabla>
  </DomainObject.Predmet.StrankaIDrugiAdressOIB>
  <DomainObject.Predmet.ProtustrankaIDrugiAdressOIB>
    <izvorni_sadrzaj>ALISA j.d.o.o., OIB 84018493223, Jelenje 82, 51218 Jelenje</izvorni_sadrzaj>
    <derivirana_varijabla naziv="DomainObject.Predmet.ProtustrankaIDrugiAdressOIB_1">ALISA j.d.o.o., OIB 84018493223, Jelenje 82, 51218 Jelenje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ALISA j.d.o.o.</item>
      <item>Financijska agencija</item>
    </izvorni_sadrzaj>
    <derivirana_varijabla naziv="DomainObject.Predmet.SudioniciListNaziv_1">
      <item>ALISA j.d.o.o.</item>
      <item>Financijska agencija</item>
    </derivirana_varijabla>
  </DomainObject.Predmet.SudioniciListNaziv>
  <DomainObject.Predmet.SudioniciListAdressOIB>
    <izvorni_sadrzaj>
      <item>ALISA j.d.o.o., OIB 84018493223, Jelenje 82,51218 Jelenje</item>
      <item>Financijska agencija, OIB 85821130368, F.KURELCA 8,51000 Rijeka</item>
    </izvorni_sadrzaj>
    <derivirana_varijabla naziv="DomainObject.Predmet.SudioniciListAdressOIB_1">
      <item>ALISA j.d.o.o., OIB 84018493223, Jelenje 82,51218 Jelenje</item>
      <item>Financijska agencija, OIB 85821130368, F.KURELCA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84018493223</item>
      <item>, OIB 85821130368</item>
    </izvorni_sadrzaj>
    <derivirana_varijabla naziv="DomainObject.Predmet.SudioniciListNazivOIB_1">
      <item>, OIB 84018493223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ožujka 2020.</izvorni_sadrzaj>
    <derivirana_varijabla naziv="DomainObject.Predmet.DatumPocetkaProcesa_1">19. ožujka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128E32-C89C-4768-A8F2-E86AB014887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657</properties:Words>
  <properties:Characters>3759</properties:Characters>
  <properties:Lines>89</properties:Lines>
  <properties:Paragraphs>31</properties:Paragraphs>
  <properties:TotalTime>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2020-11-04T08:29:00Z</dcterms:created>
  <dc:creator>Vera Jelenović</dc:creator>
  <cp:lastModifiedBy>Danijela Fumić</cp:lastModifiedBy>
  <cp:lastPrinted>2020-11-04T10:03:00Z</cp:lastPrinted>
  <dcterms:modified xmlns:xsi="http://www.w3.org/2001/XMLSchema-instance" xsi:type="dcterms:W3CDTF">2020-11-04T10:07:00Z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St-160/2020-14 / Zapisnik - Ročište radi rasprave o uvjetima za otvaranje steč. post. (160 20   zapisnik prethodni poziv predujam nn 71-15.docx)</vt:lpwstr>
  </prop:property>
  <prop:property fmtid="{D5CDD505-2E9C-101B-9397-08002B2CF9AE}" pid="5" name="CC_coloring">
    <vt:bool>false</vt:bool>
  </prop:property>
</prop:Properties>
</file>